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3adaebe" w14:textId="3adaebe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397593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97593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975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759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7593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759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759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6B8FB-3304-4011-8198-CD23649E38B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MERCATOR - H  društvo s ograničenom odgovornošću za trgovinu i proizvodnju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